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C96" w:rsidRDefault="00D27C96"/>
    <w:p w:rsidR="00FF40B0" w:rsidRDefault="00D27C96">
      <w:bookmarkStart w:id="0" w:name="_GoBack"/>
      <w:bookmarkEnd w:id="0"/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5886450</wp:posOffset>
            </wp:positionV>
            <wp:extent cx="2343150" cy="1443990"/>
            <wp:effectExtent l="0" t="0" r="0" b="3810"/>
            <wp:wrapTight wrapText="bothSides">
              <wp:wrapPolygon edited="0">
                <wp:start x="0" y="0"/>
                <wp:lineTo x="0" y="21372"/>
                <wp:lineTo x="21424" y="21372"/>
                <wp:lineTo x="21424" y="0"/>
                <wp:lineTo x="0" y="0"/>
              </wp:wrapPolygon>
            </wp:wrapTight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14439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319B4" w:rsidRPr="00D319B4"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3604260</wp:posOffset>
            </wp:positionH>
            <wp:positionV relativeFrom="paragraph">
              <wp:posOffset>7385050</wp:posOffset>
            </wp:positionV>
            <wp:extent cx="2816860" cy="1149350"/>
            <wp:effectExtent l="0" t="0" r="2540" b="0"/>
            <wp:wrapTight wrapText="bothSides">
              <wp:wrapPolygon edited="0">
                <wp:start x="0" y="0"/>
                <wp:lineTo x="0" y="21123"/>
                <wp:lineTo x="21473" y="21123"/>
                <wp:lineTo x="21473" y="0"/>
                <wp:lineTo x="0" y="0"/>
              </wp:wrapPolygon>
            </wp:wrapTight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6860" cy="1149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A3FB4"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3500733</wp:posOffset>
            </wp:positionH>
            <wp:positionV relativeFrom="paragraph">
              <wp:posOffset>6089124</wp:posOffset>
            </wp:positionV>
            <wp:extent cx="2781300" cy="947420"/>
            <wp:effectExtent l="0" t="0" r="0" b="5080"/>
            <wp:wrapTight wrapText="bothSides">
              <wp:wrapPolygon edited="0">
                <wp:start x="0" y="0"/>
                <wp:lineTo x="0" y="21282"/>
                <wp:lineTo x="21452" y="21282"/>
                <wp:lineTo x="21452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McCall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1300" cy="9474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A3FB4"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3233333</wp:posOffset>
            </wp:positionV>
            <wp:extent cx="2247900" cy="884555"/>
            <wp:effectExtent l="0" t="0" r="0" b="0"/>
            <wp:wrapTight wrapText="bothSides">
              <wp:wrapPolygon edited="0">
                <wp:start x="0" y="0"/>
                <wp:lineTo x="0" y="20933"/>
                <wp:lineTo x="21417" y="20933"/>
                <wp:lineTo x="21417" y="0"/>
                <wp:lineTo x="0" y="0"/>
              </wp:wrapPolygon>
            </wp:wrapTight>
            <wp:docPr id="6" name="Picture 6" descr="C:\Users\Ranchambers\AppData\Local\Microsoft\Windows\INetCache\Content.Word\meadowvie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anchambers\AppData\Local\Microsoft\Windows\INetCache\Content.Word\meadowview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884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2069E"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3430905</wp:posOffset>
            </wp:positionH>
            <wp:positionV relativeFrom="paragraph">
              <wp:posOffset>4658360</wp:posOffset>
            </wp:positionV>
            <wp:extent cx="2842260" cy="965200"/>
            <wp:effectExtent l="0" t="0" r="0" b="6350"/>
            <wp:wrapTight wrapText="bothSides">
              <wp:wrapPolygon edited="0">
                <wp:start x="0" y="0"/>
                <wp:lineTo x="0" y="21316"/>
                <wp:lineTo x="21426" y="21316"/>
                <wp:lineTo x="21426" y="0"/>
                <wp:lineTo x="0" y="0"/>
              </wp:wrapPolygon>
            </wp:wrapTight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451"/>
                    <a:stretch/>
                  </pic:blipFill>
                  <pic:spPr bwMode="auto">
                    <a:xfrm>
                      <a:off x="0" y="0"/>
                      <a:ext cx="2842260" cy="965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2069E"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margin">
              <wp:posOffset>-311150</wp:posOffset>
            </wp:positionH>
            <wp:positionV relativeFrom="paragraph">
              <wp:posOffset>4660265</wp:posOffset>
            </wp:positionV>
            <wp:extent cx="2604770" cy="970280"/>
            <wp:effectExtent l="0" t="0" r="5080" b="1270"/>
            <wp:wrapTight wrapText="bothSides">
              <wp:wrapPolygon edited="0">
                <wp:start x="0" y="0"/>
                <wp:lineTo x="0" y="21204"/>
                <wp:lineTo x="21484" y="21204"/>
                <wp:lineTo x="21484" y="0"/>
                <wp:lineTo x="0" y="0"/>
              </wp:wrapPolygon>
            </wp:wrapTight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097"/>
                    <a:stretch/>
                  </pic:blipFill>
                  <pic:spPr bwMode="auto">
                    <a:xfrm>
                      <a:off x="0" y="0"/>
                      <a:ext cx="2604770" cy="9702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2069E"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220465</wp:posOffset>
            </wp:positionV>
            <wp:extent cx="3143250" cy="629285"/>
            <wp:effectExtent l="0" t="0" r="0" b="0"/>
            <wp:wrapTight wrapText="bothSides">
              <wp:wrapPolygon edited="0">
                <wp:start x="0" y="0"/>
                <wp:lineTo x="0" y="20924"/>
                <wp:lineTo x="21469" y="20924"/>
                <wp:lineTo x="21469" y="0"/>
                <wp:lineTo x="0" y="0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114"/>
                    <a:stretch/>
                  </pic:blipFill>
                  <pic:spPr bwMode="auto">
                    <a:xfrm>
                      <a:off x="0" y="0"/>
                      <a:ext cx="3143250" cy="6292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2069E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3639712</wp:posOffset>
            </wp:positionH>
            <wp:positionV relativeFrom="paragraph">
              <wp:posOffset>36</wp:posOffset>
            </wp:positionV>
            <wp:extent cx="2110740" cy="1161415"/>
            <wp:effectExtent l="0" t="0" r="3810" b="635"/>
            <wp:wrapTight wrapText="bothSides">
              <wp:wrapPolygon edited="0">
                <wp:start x="0" y="0"/>
                <wp:lineTo x="0" y="21258"/>
                <wp:lineTo x="21444" y="21258"/>
                <wp:lineTo x="21444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wyhee logo.PNG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80" r="-1"/>
                    <a:stretch/>
                  </pic:blipFill>
                  <pic:spPr bwMode="auto">
                    <a:xfrm>
                      <a:off x="0" y="0"/>
                      <a:ext cx="2110740" cy="11614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2069E"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3683000</wp:posOffset>
            </wp:positionH>
            <wp:positionV relativeFrom="paragraph">
              <wp:posOffset>1454150</wp:posOffset>
            </wp:positionV>
            <wp:extent cx="2138680" cy="1361440"/>
            <wp:effectExtent l="0" t="0" r="0" b="0"/>
            <wp:wrapTight wrapText="bothSides">
              <wp:wrapPolygon edited="0">
                <wp:start x="0" y="0"/>
                <wp:lineTo x="0" y="21157"/>
                <wp:lineTo x="21356" y="21157"/>
                <wp:lineTo x="21356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iverside Logo.PNG"/>
                    <pic:cNvPicPr/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63"/>
                    <a:stretch/>
                  </pic:blipFill>
                  <pic:spPr bwMode="auto">
                    <a:xfrm>
                      <a:off x="0" y="0"/>
                      <a:ext cx="2138680" cy="13614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D7FFD"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1047750</wp:posOffset>
            </wp:positionV>
            <wp:extent cx="1962251" cy="1378021"/>
            <wp:effectExtent l="0" t="0" r="0" b="0"/>
            <wp:wrapTight wrapText="bothSides">
              <wp:wrapPolygon edited="0">
                <wp:start x="0" y="0"/>
                <wp:lineTo x="0" y="21202"/>
                <wp:lineTo x="21390" y="21202"/>
                <wp:lineTo x="21390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onte Vista Logo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62251" cy="137802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D7FFD"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2646045</wp:posOffset>
            </wp:positionV>
            <wp:extent cx="1905000" cy="1518920"/>
            <wp:effectExtent l="0" t="0" r="0" b="5080"/>
            <wp:wrapTight wrapText="bothSides">
              <wp:wrapPolygon edited="0">
                <wp:start x="0" y="0"/>
                <wp:lineTo x="0" y="21401"/>
                <wp:lineTo x="21384" y="21401"/>
                <wp:lineTo x="21384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arke View Logo from web site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5189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FF40B0" w:rsidSect="00D2069E">
      <w:pgSz w:w="12240" w:h="15840"/>
      <w:pgMar w:top="63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50B"/>
    <w:rsid w:val="003D7FFD"/>
    <w:rsid w:val="00763368"/>
    <w:rsid w:val="00861E35"/>
    <w:rsid w:val="008A3FB4"/>
    <w:rsid w:val="008E350B"/>
    <w:rsid w:val="00C7701A"/>
    <w:rsid w:val="00D2069E"/>
    <w:rsid w:val="00D27C96"/>
    <w:rsid w:val="00D319B4"/>
    <w:rsid w:val="00D73161"/>
    <w:rsid w:val="00F17C69"/>
    <w:rsid w:val="00FF4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4ED1709-B58B-4C37-92B3-565EFB376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770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0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453315F5</Template>
  <TotalTime>4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Ensign</Company>
  <LinksUpToDate>false</LinksUpToDate>
  <CharactersWithSpaces>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Chambers, Randy</dc:creator>
  <cp:keywords/>
  <dc:description/>
  <cp:lastModifiedBy>Chambers, Randy</cp:lastModifiedBy>
  <cp:revision>3</cp:revision>
  <cp:lastPrinted>2018-08-10T16:49:00Z</cp:lastPrinted>
  <dcterms:created xsi:type="dcterms:W3CDTF">2019-05-30T21:19:00Z</dcterms:created>
  <dcterms:modified xsi:type="dcterms:W3CDTF">2019-05-30T21:24:00Z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-291458835</vt:i4>
  </property>
</Properties>
</file>